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MASTALL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Lindfield, Sussex.</w:t>
      </w: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Lyef, clerk(q.v.), brought a plaint of debt against him and</w:t>
      </w: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Crabbe of Lingfield(q.v.).  </w:t>
      </w: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0203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B0203" w:rsidP="003B02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203" w:rsidRDefault="003B0203" w:rsidP="00564E3C">
      <w:pPr>
        <w:spacing w:after="0" w:line="240" w:lineRule="auto"/>
      </w:pPr>
      <w:r>
        <w:separator/>
      </w:r>
    </w:p>
  </w:endnote>
  <w:endnote w:type="continuationSeparator" w:id="0">
    <w:p w:rsidR="003B0203" w:rsidRDefault="003B02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0203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203" w:rsidRDefault="003B0203" w:rsidP="00564E3C">
      <w:pPr>
        <w:spacing w:after="0" w:line="240" w:lineRule="auto"/>
      </w:pPr>
      <w:r>
        <w:separator/>
      </w:r>
    </w:p>
  </w:footnote>
  <w:footnote w:type="continuationSeparator" w:id="0">
    <w:p w:rsidR="003B0203" w:rsidRDefault="003B02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03"/>
    <w:rsid w:val="00372DC6"/>
    <w:rsid w:val="003B020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C815F3-13E6-4E7E-B583-D3F460CD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B02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2015-11-13T20:49:00Z</dcterms:created>
  <dcterms:modified xsi:type="dcterms:W3CDTF">2015-11-13T20:49:00Z</dcterms:modified>
</cp:coreProperties>
</file>